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6F855" w14:textId="2E230541" w:rsidR="00427CB8" w:rsidRPr="00B061A9" w:rsidRDefault="00427CB8" w:rsidP="00427CB8">
      <w:pPr>
        <w:pStyle w:val="a3"/>
        <w:spacing w:line="309" w:lineRule="exact"/>
        <w:jc w:val="right"/>
      </w:pPr>
      <w:r w:rsidRPr="00B061A9">
        <w:rPr>
          <w:rFonts w:ascii="ＭＳ 明朝" w:hAnsi="ＭＳ 明朝" w:hint="eastAsia"/>
        </w:rPr>
        <w:t>令和</w:t>
      </w:r>
      <w:r w:rsidR="0033598D" w:rsidRPr="00B061A9">
        <w:rPr>
          <w:rFonts w:ascii="ＭＳ 明朝" w:hAnsi="ＭＳ 明朝" w:hint="eastAsia"/>
        </w:rPr>
        <w:t>８</w:t>
      </w:r>
      <w:r w:rsidRPr="00B061A9">
        <w:rPr>
          <w:rFonts w:ascii="ＭＳ 明朝" w:hAnsi="ＭＳ 明朝" w:hint="eastAsia"/>
        </w:rPr>
        <w:t>年３月</w:t>
      </w:r>
      <w:r w:rsidR="0060402C" w:rsidRPr="00B061A9">
        <w:rPr>
          <w:rFonts w:ascii="ＭＳ 明朝" w:hAnsi="ＭＳ 明朝" w:hint="eastAsia"/>
        </w:rPr>
        <w:t>２</w:t>
      </w:r>
      <w:r w:rsidR="008330CB" w:rsidRPr="00B061A9">
        <w:rPr>
          <w:rFonts w:ascii="ＭＳ 明朝" w:hAnsi="ＭＳ 明朝" w:hint="eastAsia"/>
        </w:rPr>
        <w:t>５</w:t>
      </w:r>
      <w:r w:rsidRPr="00B061A9">
        <w:rPr>
          <w:rFonts w:ascii="ＭＳ 明朝" w:hAnsi="ＭＳ 明朝" w:hint="eastAsia"/>
        </w:rPr>
        <w:t>日</w:t>
      </w:r>
    </w:p>
    <w:p w14:paraId="4D31AF9E" w14:textId="77777777" w:rsidR="00427CB8" w:rsidRPr="00B061A9" w:rsidRDefault="00427CB8" w:rsidP="00427CB8">
      <w:pPr>
        <w:pStyle w:val="a3"/>
        <w:spacing w:line="309" w:lineRule="exact"/>
      </w:pPr>
    </w:p>
    <w:p w14:paraId="062B18F8" w14:textId="77777777" w:rsidR="00427CB8" w:rsidRPr="00B061A9" w:rsidRDefault="00427CB8" w:rsidP="00427CB8">
      <w:pPr>
        <w:pStyle w:val="a3"/>
        <w:spacing w:line="309" w:lineRule="exact"/>
      </w:pPr>
      <w:r w:rsidRPr="00B061A9">
        <w:rPr>
          <w:rFonts w:ascii="ＭＳ 明朝" w:hAnsi="ＭＳ 明朝" w:hint="eastAsia"/>
        </w:rPr>
        <w:t>○○○○高等学校長　様</w:t>
      </w:r>
    </w:p>
    <w:p w14:paraId="3E698A08" w14:textId="77777777" w:rsidR="00427CB8" w:rsidRPr="00B061A9" w:rsidRDefault="00427CB8" w:rsidP="00427CB8">
      <w:pPr>
        <w:pStyle w:val="a3"/>
        <w:spacing w:line="309" w:lineRule="exact"/>
        <w:ind w:rightChars="170" w:right="340" w:firstLineChars="2500" w:firstLine="5250"/>
        <w:jc w:val="distribute"/>
      </w:pPr>
      <w:r w:rsidRPr="00B061A9">
        <w:rPr>
          <w:rFonts w:ascii="ＭＳ 明朝" w:hAnsi="ＭＳ 明朝" w:hint="eastAsia"/>
        </w:rPr>
        <w:t>新潟県高等学校体育連盟副会長</w:t>
      </w:r>
    </w:p>
    <w:p w14:paraId="3AA7BBB6" w14:textId="31745ECF" w:rsidR="00896ACA" w:rsidRPr="00B061A9" w:rsidRDefault="00896ACA" w:rsidP="00427CB8">
      <w:pPr>
        <w:pStyle w:val="a3"/>
        <w:spacing w:line="309" w:lineRule="exact"/>
        <w:ind w:leftChars="2625" w:left="5250" w:firstLineChars="1500" w:firstLine="3150"/>
        <w:jc w:val="left"/>
      </w:pPr>
      <w:r w:rsidRPr="00B061A9">
        <w:rPr>
          <w:rFonts w:hint="eastAsia"/>
        </w:rPr>
        <w:t>石</w:t>
      </w:r>
      <w:r w:rsidR="00300627" w:rsidRPr="00B061A9">
        <w:rPr>
          <w:rFonts w:hint="eastAsia"/>
        </w:rPr>
        <w:t xml:space="preserve">　</w:t>
      </w:r>
      <w:r w:rsidRPr="00B061A9">
        <w:rPr>
          <w:rFonts w:hint="eastAsia"/>
        </w:rPr>
        <w:t>橋</w:t>
      </w:r>
      <w:r w:rsidR="002C7B0E" w:rsidRPr="00B061A9">
        <w:rPr>
          <w:rFonts w:hint="eastAsia"/>
        </w:rPr>
        <w:t xml:space="preserve">　</w:t>
      </w:r>
      <w:r w:rsidRPr="00B061A9">
        <w:rPr>
          <w:rFonts w:hint="eastAsia"/>
        </w:rPr>
        <w:t>弘</w:t>
      </w:r>
      <w:r w:rsidR="00300627" w:rsidRPr="00B061A9">
        <w:rPr>
          <w:rFonts w:hint="eastAsia"/>
        </w:rPr>
        <w:t xml:space="preserve">　</w:t>
      </w:r>
      <w:r w:rsidRPr="00B061A9">
        <w:rPr>
          <w:rFonts w:hint="eastAsia"/>
        </w:rPr>
        <w:t>光</w:t>
      </w:r>
    </w:p>
    <w:p w14:paraId="71E127A0" w14:textId="761FBD22" w:rsidR="00427CB8" w:rsidRPr="00B061A9" w:rsidRDefault="00427CB8" w:rsidP="00896ACA">
      <w:pPr>
        <w:pStyle w:val="a3"/>
        <w:spacing w:line="309" w:lineRule="exact"/>
        <w:ind w:leftChars="2625" w:left="5250"/>
        <w:jc w:val="left"/>
      </w:pPr>
      <w:r w:rsidRPr="00B061A9">
        <w:rPr>
          <w:rFonts w:ascii="ＭＳ 明朝" w:hAnsi="ＭＳ 明朝" w:hint="eastAsia"/>
        </w:rPr>
        <w:t>新潟県高等学校体育連盟　バドミントン専門部長</w:t>
      </w:r>
    </w:p>
    <w:p w14:paraId="65BA1358" w14:textId="77777777" w:rsidR="00427CB8" w:rsidRPr="00B061A9" w:rsidRDefault="00CC3DD3" w:rsidP="00427CB8">
      <w:pPr>
        <w:pStyle w:val="a3"/>
        <w:spacing w:line="309" w:lineRule="exact"/>
        <w:ind w:firstLineChars="4000" w:firstLine="8400"/>
        <w:jc w:val="left"/>
      </w:pPr>
      <w:r w:rsidRPr="00B061A9">
        <w:rPr>
          <w:rFonts w:hint="eastAsia"/>
        </w:rPr>
        <w:t>石　井　　　充</w:t>
      </w:r>
    </w:p>
    <w:p w14:paraId="2E84F84D" w14:textId="58B1B249" w:rsidR="00427CB8" w:rsidRPr="00B061A9" w:rsidRDefault="00427CB8" w:rsidP="00427CB8">
      <w:pPr>
        <w:pStyle w:val="a3"/>
        <w:spacing w:line="309" w:lineRule="exact"/>
        <w:ind w:rightChars="170" w:right="340" w:firstLineChars="2500" w:firstLine="5250"/>
        <w:jc w:val="distribute"/>
        <w:rPr>
          <w:rFonts w:ascii="ＭＳ 明朝" w:hAnsi="ＭＳ 明朝"/>
        </w:rPr>
      </w:pPr>
      <w:r w:rsidRPr="00B061A9">
        <w:rPr>
          <w:rFonts w:ascii="ＭＳ 明朝" w:hAnsi="ＭＳ 明朝" w:hint="eastAsia"/>
        </w:rPr>
        <w:t xml:space="preserve">主管校　</w:t>
      </w:r>
      <w:r w:rsidR="0033598D" w:rsidRPr="00B061A9">
        <w:rPr>
          <w:rFonts w:ascii="ＭＳ 明朝" w:hAnsi="ＭＳ 明朝" w:hint="eastAsia"/>
        </w:rPr>
        <w:t>県立加茂高等学校</w:t>
      </w:r>
      <w:r w:rsidRPr="00B061A9">
        <w:rPr>
          <w:rFonts w:ascii="ＭＳ 明朝" w:hAnsi="ＭＳ 明朝" w:hint="eastAsia"/>
        </w:rPr>
        <w:t>長</w:t>
      </w:r>
    </w:p>
    <w:p w14:paraId="3E3679F0" w14:textId="30712576" w:rsidR="0060402C" w:rsidRPr="00B061A9" w:rsidRDefault="0033598D" w:rsidP="0060402C">
      <w:pPr>
        <w:pStyle w:val="a3"/>
        <w:spacing w:line="309" w:lineRule="exact"/>
        <w:ind w:rightChars="170" w:right="340"/>
        <w:jc w:val="right"/>
      </w:pPr>
      <w:r w:rsidRPr="00B061A9">
        <w:rPr>
          <w:rFonts w:hint="eastAsia"/>
        </w:rPr>
        <w:t>渡　邉　孝　弘</w:t>
      </w:r>
    </w:p>
    <w:p w14:paraId="4AF0CF78" w14:textId="77777777" w:rsidR="00427CB8" w:rsidRPr="00B061A9" w:rsidRDefault="00972F78" w:rsidP="00F62179">
      <w:pPr>
        <w:pStyle w:val="a3"/>
        <w:spacing w:line="309" w:lineRule="exact"/>
        <w:ind w:right="735" w:firstLineChars="1600" w:firstLine="3360"/>
        <w:jc w:val="left"/>
      </w:pPr>
      <w:r w:rsidRPr="00B061A9">
        <w:rPr>
          <w:rFonts w:hint="eastAsia"/>
        </w:rPr>
        <w:t xml:space="preserve">　</w:t>
      </w:r>
    </w:p>
    <w:p w14:paraId="1353FBEC" w14:textId="77777777" w:rsidR="00427CB8" w:rsidRPr="00B061A9" w:rsidRDefault="00427CB8" w:rsidP="00427CB8">
      <w:pPr>
        <w:pStyle w:val="a3"/>
        <w:spacing w:line="309" w:lineRule="exact"/>
      </w:pPr>
      <w:r w:rsidRPr="00B061A9">
        <w:rPr>
          <w:rFonts w:ascii="ＭＳ 明朝" w:hAnsi="ＭＳ 明朝" w:hint="eastAsia"/>
        </w:rPr>
        <w:t xml:space="preserve">　　　　　　　　　　　　　　　　　　　　　　　　　　　　　　　　　　　　　　　　　　　　　　　</w:t>
      </w:r>
    </w:p>
    <w:p w14:paraId="17F45199" w14:textId="77777777" w:rsidR="00427CB8" w:rsidRPr="00B061A9" w:rsidRDefault="00427CB8" w:rsidP="00427CB8">
      <w:pPr>
        <w:pStyle w:val="a3"/>
        <w:spacing w:line="309" w:lineRule="exact"/>
      </w:pPr>
    </w:p>
    <w:p w14:paraId="12EB0B4A" w14:textId="77777777" w:rsidR="00427CB8" w:rsidRPr="00B061A9" w:rsidRDefault="00427CB8" w:rsidP="00427CB8">
      <w:pPr>
        <w:pStyle w:val="a3"/>
        <w:spacing w:line="309" w:lineRule="exact"/>
      </w:pPr>
    </w:p>
    <w:p w14:paraId="5E1CCBE8" w14:textId="4981F672" w:rsidR="00427CB8" w:rsidRPr="00B061A9" w:rsidRDefault="00755F0E" w:rsidP="00427CB8">
      <w:pPr>
        <w:pStyle w:val="a3"/>
        <w:spacing w:line="309" w:lineRule="exact"/>
        <w:jc w:val="center"/>
      </w:pPr>
      <w:r w:rsidRPr="00B061A9">
        <w:rPr>
          <w:rFonts w:ascii="ＭＳ 明朝" w:hAnsi="ＭＳ 明朝" w:hint="eastAsia"/>
          <w:sz w:val="24"/>
          <w:szCs w:val="24"/>
        </w:rPr>
        <w:t>令和</w:t>
      </w:r>
      <w:r w:rsidR="00E10458" w:rsidRPr="00B061A9">
        <w:rPr>
          <w:rFonts w:ascii="ＭＳ 明朝" w:hAnsi="ＭＳ 明朝" w:hint="eastAsia"/>
          <w:sz w:val="24"/>
          <w:szCs w:val="24"/>
        </w:rPr>
        <w:t>８</w:t>
      </w:r>
      <w:r w:rsidR="00427CB8" w:rsidRPr="00B061A9">
        <w:rPr>
          <w:rFonts w:ascii="ＭＳ 明朝" w:hAnsi="ＭＳ 明朝" w:hint="eastAsia"/>
          <w:sz w:val="24"/>
          <w:szCs w:val="24"/>
        </w:rPr>
        <w:t>年度　新潟県高等学校春季地区体育大会</w:t>
      </w:r>
    </w:p>
    <w:p w14:paraId="11C75BB3" w14:textId="77777777" w:rsidR="00427CB8" w:rsidRPr="00B061A9" w:rsidRDefault="00500C5F" w:rsidP="00427CB8">
      <w:pPr>
        <w:pStyle w:val="a3"/>
        <w:spacing w:line="309" w:lineRule="exact"/>
        <w:jc w:val="center"/>
      </w:pPr>
      <w:r w:rsidRPr="00B061A9">
        <w:rPr>
          <w:rFonts w:ascii="ＭＳ 明朝" w:hAnsi="ＭＳ 明朝" w:hint="eastAsia"/>
          <w:sz w:val="24"/>
          <w:szCs w:val="24"/>
        </w:rPr>
        <w:t xml:space="preserve">　　</w:t>
      </w:r>
      <w:r w:rsidR="00427CB8" w:rsidRPr="00B061A9">
        <w:rPr>
          <w:rFonts w:ascii="ＭＳ 明朝" w:hAnsi="ＭＳ 明朝" w:hint="eastAsia"/>
          <w:sz w:val="24"/>
          <w:szCs w:val="24"/>
        </w:rPr>
        <w:t>中越地区バドミントン大会の開催について（案内）</w:t>
      </w:r>
    </w:p>
    <w:p w14:paraId="2815A264" w14:textId="77777777" w:rsidR="00427CB8" w:rsidRPr="00B061A9" w:rsidRDefault="00427CB8" w:rsidP="00427CB8">
      <w:pPr>
        <w:pStyle w:val="a3"/>
        <w:spacing w:line="309" w:lineRule="exact"/>
      </w:pPr>
    </w:p>
    <w:p w14:paraId="6103B14A" w14:textId="77777777" w:rsidR="00427CB8" w:rsidRPr="00B061A9" w:rsidRDefault="00427CB8" w:rsidP="00427CB8">
      <w:pPr>
        <w:pStyle w:val="a3"/>
        <w:spacing w:line="309" w:lineRule="exact"/>
      </w:pPr>
      <w:r w:rsidRPr="00B061A9">
        <w:rPr>
          <w:rFonts w:eastAsia="Times New Roman" w:cs="Times New Roman"/>
        </w:rPr>
        <w:t xml:space="preserve">  </w:t>
      </w:r>
      <w:r w:rsidRPr="00B061A9">
        <w:rPr>
          <w:rFonts w:ascii="ＭＳ 明朝" w:hAnsi="ＭＳ 明朝" w:hint="eastAsia"/>
        </w:rPr>
        <w:t xml:space="preserve">　　</w:t>
      </w:r>
    </w:p>
    <w:p w14:paraId="65B5515A" w14:textId="77777777" w:rsidR="00427CB8" w:rsidRPr="00B061A9" w:rsidRDefault="00427CB8" w:rsidP="00427CB8">
      <w:pPr>
        <w:pStyle w:val="a3"/>
        <w:spacing w:line="309" w:lineRule="exact"/>
        <w:ind w:left="424"/>
      </w:pPr>
      <w:r w:rsidRPr="00B061A9">
        <w:rPr>
          <w:rFonts w:ascii="ＭＳ 明朝" w:hAnsi="ＭＳ 明朝" w:hint="eastAsia"/>
        </w:rPr>
        <w:t xml:space="preserve">　標記大会を別紙大会実施要項により開催しますので、貴校生徒及び関係職員の参加について御配意くださるようお願いします。</w:t>
      </w:r>
    </w:p>
    <w:p w14:paraId="77FED1FE" w14:textId="77777777" w:rsidR="00427CB8" w:rsidRPr="00B061A9" w:rsidRDefault="00427CB8" w:rsidP="00427CB8">
      <w:pPr>
        <w:pStyle w:val="a3"/>
        <w:spacing w:line="309" w:lineRule="exact"/>
      </w:pPr>
    </w:p>
    <w:p w14:paraId="05CAF77C" w14:textId="77777777" w:rsidR="00427CB8" w:rsidRPr="00B061A9" w:rsidRDefault="00427CB8" w:rsidP="00427CB8">
      <w:pPr>
        <w:pStyle w:val="a3"/>
        <w:spacing w:line="309" w:lineRule="exact"/>
        <w:jc w:val="center"/>
      </w:pPr>
      <w:r w:rsidRPr="00B061A9">
        <w:rPr>
          <w:rFonts w:ascii="ＭＳ 明朝" w:hAnsi="ＭＳ 明朝" w:hint="eastAsia"/>
        </w:rPr>
        <w:t>記</w:t>
      </w:r>
    </w:p>
    <w:p w14:paraId="56850D69" w14:textId="77777777" w:rsidR="00427CB8" w:rsidRPr="00B061A9" w:rsidRDefault="00427CB8" w:rsidP="00427CB8">
      <w:pPr>
        <w:pStyle w:val="a3"/>
        <w:spacing w:line="309" w:lineRule="exact"/>
      </w:pPr>
    </w:p>
    <w:p w14:paraId="49606C48" w14:textId="77777777" w:rsidR="00427CB8" w:rsidRPr="00B061A9" w:rsidRDefault="00427CB8" w:rsidP="00427CB8">
      <w:pPr>
        <w:pStyle w:val="a3"/>
        <w:spacing w:line="309" w:lineRule="exact"/>
      </w:pPr>
    </w:p>
    <w:p w14:paraId="1326D8A8" w14:textId="77777777" w:rsidR="00427CB8" w:rsidRPr="00B061A9" w:rsidRDefault="00427CB8" w:rsidP="00427CB8">
      <w:pPr>
        <w:pStyle w:val="a3"/>
        <w:wordWrap/>
        <w:spacing w:line="240" w:lineRule="exact"/>
        <w:ind w:firstLineChars="300" w:firstLine="630"/>
      </w:pPr>
      <w:r w:rsidRPr="00B061A9">
        <w:rPr>
          <w:rFonts w:ascii="ＭＳ 明朝" w:hAnsi="ＭＳ 明朝" w:hint="eastAsia"/>
        </w:rPr>
        <w:t xml:space="preserve">同封書類　　　１　大会実施要項　　　　　　　　　　　　　　　　</w:t>
      </w:r>
      <w:r w:rsidRPr="00B061A9">
        <w:rPr>
          <w:rFonts w:cs="Times New Roman"/>
        </w:rPr>
        <w:t>１</w:t>
      </w:r>
      <w:r w:rsidRPr="00B061A9">
        <w:rPr>
          <w:rFonts w:ascii="ＭＳ 明朝" w:hAnsi="ＭＳ 明朝" w:hint="eastAsia"/>
        </w:rPr>
        <w:t>部</w:t>
      </w:r>
    </w:p>
    <w:p w14:paraId="545257FB" w14:textId="77777777" w:rsidR="00427CB8" w:rsidRPr="00B061A9" w:rsidRDefault="00427CB8" w:rsidP="00427CB8">
      <w:pPr>
        <w:pStyle w:val="a3"/>
        <w:wordWrap/>
        <w:spacing w:line="240" w:lineRule="exact"/>
      </w:pPr>
    </w:p>
    <w:p w14:paraId="760625CD" w14:textId="77777777" w:rsidR="00427CB8" w:rsidRPr="00B061A9" w:rsidRDefault="00427CB8" w:rsidP="00427CB8">
      <w:pPr>
        <w:pStyle w:val="a3"/>
        <w:wordWrap/>
        <w:spacing w:line="240" w:lineRule="exact"/>
        <w:ind w:firstLineChars="1000" w:firstLine="2100"/>
      </w:pPr>
      <w:r w:rsidRPr="00B061A9">
        <w:rPr>
          <w:rFonts w:ascii="ＭＳ 明朝" w:hAnsi="ＭＳ 明朝" w:hint="eastAsia"/>
        </w:rPr>
        <w:t>２　大会参加申込書　　　　　　　　　　　　　　　１部</w:t>
      </w:r>
    </w:p>
    <w:p w14:paraId="64E51FB5" w14:textId="77777777" w:rsidR="00427CB8" w:rsidRPr="00B061A9" w:rsidRDefault="00427CB8" w:rsidP="00427CB8">
      <w:pPr>
        <w:pStyle w:val="a3"/>
        <w:wordWrap/>
        <w:spacing w:line="240" w:lineRule="exact"/>
      </w:pPr>
    </w:p>
    <w:p w14:paraId="44FE54DF" w14:textId="77777777" w:rsidR="00427CB8" w:rsidRPr="00B061A9" w:rsidRDefault="00427CB8" w:rsidP="00427CB8">
      <w:pPr>
        <w:pStyle w:val="a3"/>
        <w:wordWrap/>
        <w:spacing w:line="240" w:lineRule="exact"/>
        <w:ind w:firstLineChars="1000" w:firstLine="2100"/>
      </w:pPr>
      <w:r w:rsidRPr="00B061A9">
        <w:rPr>
          <w:rFonts w:ascii="ＭＳ 明朝" w:hAnsi="ＭＳ 明朝" w:hint="eastAsia"/>
        </w:rPr>
        <w:t xml:space="preserve">３　宿泊要項及び宿泊申込書　　　　　　　　　　　</w:t>
      </w:r>
      <w:r w:rsidRPr="00B061A9">
        <w:rPr>
          <w:rFonts w:cs="Times New Roman"/>
        </w:rPr>
        <w:t>１</w:t>
      </w:r>
      <w:r w:rsidRPr="00B061A9">
        <w:rPr>
          <w:rFonts w:ascii="ＭＳ 明朝" w:hAnsi="ＭＳ 明朝" w:hint="eastAsia"/>
        </w:rPr>
        <w:t>部</w:t>
      </w:r>
    </w:p>
    <w:p w14:paraId="6C0ABAFD" w14:textId="77777777" w:rsidR="00427CB8" w:rsidRPr="00B061A9" w:rsidRDefault="00427CB8" w:rsidP="00427CB8">
      <w:pPr>
        <w:pStyle w:val="a3"/>
        <w:wordWrap/>
        <w:spacing w:line="240" w:lineRule="exact"/>
      </w:pPr>
    </w:p>
    <w:p w14:paraId="72B45CCA" w14:textId="77777777" w:rsidR="00427CB8" w:rsidRPr="00B061A9" w:rsidRDefault="00427CB8" w:rsidP="00427CB8">
      <w:pPr>
        <w:pStyle w:val="a3"/>
        <w:wordWrap/>
        <w:spacing w:line="240" w:lineRule="exact"/>
        <w:ind w:firstLineChars="1000" w:firstLine="2100"/>
      </w:pPr>
      <w:r w:rsidRPr="00B061A9">
        <w:rPr>
          <w:rFonts w:ascii="ＭＳ 明朝" w:hAnsi="ＭＳ 明朝" w:hint="eastAsia"/>
        </w:rPr>
        <w:t>４　個人情報等の公表に同意が得られない生徒名簿　１部</w:t>
      </w:r>
    </w:p>
    <w:p w14:paraId="0C58AC58" w14:textId="77777777" w:rsidR="00427CB8" w:rsidRPr="00B061A9" w:rsidRDefault="00427CB8" w:rsidP="00427CB8">
      <w:pPr>
        <w:pStyle w:val="a3"/>
        <w:wordWrap/>
        <w:spacing w:line="240" w:lineRule="exact"/>
      </w:pPr>
    </w:p>
    <w:p w14:paraId="40D8624B" w14:textId="77777777" w:rsidR="00427CB8" w:rsidRPr="00B061A9" w:rsidRDefault="00427CB8" w:rsidP="00427CB8">
      <w:pPr>
        <w:spacing w:line="240" w:lineRule="exact"/>
        <w:rPr>
          <w:rFonts w:ascii="ＭＳ 明朝" w:eastAsia="ＭＳ 明朝" w:hAnsi="ＭＳ 明朝"/>
          <w:sz w:val="21"/>
          <w:szCs w:val="21"/>
        </w:rPr>
      </w:pPr>
    </w:p>
    <w:p w14:paraId="483FA52C" w14:textId="77777777" w:rsidR="00E63CAA" w:rsidRPr="00B061A9" w:rsidRDefault="00E63CAA" w:rsidP="00427CB8">
      <w:pPr>
        <w:spacing w:line="240" w:lineRule="exact"/>
        <w:rPr>
          <w:rFonts w:ascii="ＭＳ 明朝" w:eastAsia="ＭＳ 明朝" w:hAnsi="ＭＳ 明朝"/>
          <w:sz w:val="21"/>
          <w:szCs w:val="21"/>
        </w:rPr>
      </w:pPr>
    </w:p>
    <w:p w14:paraId="4CB05F3A" w14:textId="77777777" w:rsidR="002022C7" w:rsidRPr="00B061A9" w:rsidRDefault="002022C7" w:rsidP="00427CB8">
      <w:pPr>
        <w:spacing w:line="240" w:lineRule="exact"/>
        <w:rPr>
          <w:rFonts w:ascii="ＭＳ 明朝" w:eastAsia="ＭＳ 明朝" w:hAnsi="ＭＳ 明朝"/>
          <w:sz w:val="21"/>
          <w:szCs w:val="21"/>
        </w:rPr>
      </w:pPr>
    </w:p>
    <w:p w14:paraId="25421089" w14:textId="77777777" w:rsidR="002022C7" w:rsidRPr="00B061A9" w:rsidRDefault="002022C7" w:rsidP="00427CB8">
      <w:pPr>
        <w:spacing w:line="240" w:lineRule="exact"/>
        <w:rPr>
          <w:rFonts w:ascii="ＭＳ 明朝" w:eastAsia="ＭＳ 明朝" w:hAnsi="ＭＳ 明朝"/>
          <w:sz w:val="21"/>
          <w:szCs w:val="21"/>
        </w:rPr>
      </w:pPr>
    </w:p>
    <w:p w14:paraId="728110CA" w14:textId="77777777" w:rsidR="002022C7" w:rsidRPr="00B061A9" w:rsidRDefault="002022C7" w:rsidP="00427CB8">
      <w:pPr>
        <w:spacing w:line="240" w:lineRule="exact"/>
        <w:rPr>
          <w:rFonts w:ascii="ＭＳ 明朝" w:eastAsia="ＭＳ 明朝" w:hAnsi="ＭＳ 明朝"/>
          <w:sz w:val="21"/>
          <w:szCs w:val="21"/>
        </w:rPr>
      </w:pPr>
    </w:p>
    <w:p w14:paraId="5C6DF7FD" w14:textId="77777777" w:rsidR="002022C7" w:rsidRPr="00B061A9" w:rsidRDefault="002022C7" w:rsidP="00427CB8">
      <w:pPr>
        <w:spacing w:line="240" w:lineRule="exact"/>
        <w:rPr>
          <w:rFonts w:ascii="ＭＳ 明朝" w:eastAsia="ＭＳ 明朝" w:hAnsi="ＭＳ 明朝"/>
          <w:sz w:val="21"/>
          <w:szCs w:val="21"/>
        </w:rPr>
      </w:pPr>
    </w:p>
    <w:p w14:paraId="01CF8040" w14:textId="77777777" w:rsidR="002022C7" w:rsidRPr="00B061A9" w:rsidRDefault="002022C7" w:rsidP="00427CB8">
      <w:pPr>
        <w:spacing w:line="240" w:lineRule="exact"/>
        <w:rPr>
          <w:rFonts w:ascii="ＭＳ 明朝" w:eastAsia="ＭＳ 明朝" w:hAnsi="ＭＳ 明朝"/>
          <w:sz w:val="21"/>
          <w:szCs w:val="21"/>
        </w:rPr>
      </w:pPr>
    </w:p>
    <w:p w14:paraId="1077DAD7" w14:textId="77777777" w:rsidR="002022C7" w:rsidRPr="00B061A9" w:rsidRDefault="002022C7" w:rsidP="00427CB8">
      <w:pPr>
        <w:spacing w:line="240" w:lineRule="exact"/>
        <w:rPr>
          <w:rFonts w:ascii="ＭＳ 明朝" w:eastAsia="ＭＳ 明朝" w:hAnsi="ＭＳ 明朝"/>
          <w:sz w:val="21"/>
          <w:szCs w:val="21"/>
        </w:rPr>
      </w:pPr>
    </w:p>
    <w:p w14:paraId="5EC8EF8B" w14:textId="77777777" w:rsidR="00427CB8" w:rsidRPr="00B061A9" w:rsidRDefault="00427CB8" w:rsidP="00427CB8">
      <w:pPr>
        <w:rPr>
          <w:rFonts w:ascii="ＭＳ 明朝" w:eastAsia="ＭＳ 明朝" w:hAnsi="ＭＳ 明朝"/>
        </w:rPr>
      </w:pPr>
    </w:p>
    <w:tbl>
      <w:tblPr>
        <w:tblpPr w:leftFromText="142" w:rightFromText="142" w:vertAnchor="text" w:horzAnchor="margin" w:tblpXSpec="right" w:tblpY="343"/>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98"/>
      </w:tblGrid>
      <w:tr w:rsidR="00B061A9" w:rsidRPr="00B061A9" w14:paraId="08220E2F" w14:textId="77777777" w:rsidTr="00E10458">
        <w:trPr>
          <w:trHeight w:val="1827"/>
        </w:trPr>
        <w:tc>
          <w:tcPr>
            <w:tcW w:w="5098" w:type="dxa"/>
          </w:tcPr>
          <w:p w14:paraId="3F07FB2A" w14:textId="77777777" w:rsidR="00E10458" w:rsidRPr="00B061A9" w:rsidRDefault="00E10458" w:rsidP="00E10458">
            <w:pPr>
              <w:spacing w:line="260" w:lineRule="exact"/>
              <w:ind w:rightChars="100" w:right="200"/>
              <w:jc w:val="right"/>
              <w:rPr>
                <w:rFonts w:asciiTheme="minorEastAsia" w:eastAsia="PMingLiU" w:hAnsiTheme="minorEastAsia"/>
                <w:lang w:eastAsia="zh-TW"/>
              </w:rPr>
            </w:pPr>
            <w:bookmarkStart w:id="0" w:name="_Hlk224566921"/>
          </w:p>
          <w:p w14:paraId="303B40EB" w14:textId="77777777" w:rsidR="00E10458" w:rsidRPr="00B061A9" w:rsidRDefault="00E10458" w:rsidP="00E10458">
            <w:pPr>
              <w:spacing w:line="280" w:lineRule="exact"/>
              <w:ind w:rightChars="200" w:right="400"/>
              <w:jc w:val="left"/>
              <w:rPr>
                <w:rFonts w:asciiTheme="minorEastAsia" w:eastAsia="PMingLiU" w:hAnsiTheme="minorEastAsia"/>
                <w:sz w:val="21"/>
                <w:szCs w:val="21"/>
                <w:lang w:eastAsia="zh-TW"/>
              </w:rPr>
            </w:pPr>
            <w:r w:rsidRPr="00B061A9">
              <w:rPr>
                <w:rFonts w:asciiTheme="minorEastAsia" w:eastAsiaTheme="minorEastAsia" w:hAnsiTheme="minorEastAsia" w:hint="eastAsia"/>
                <w:sz w:val="21"/>
                <w:szCs w:val="21"/>
              </w:rPr>
              <w:t>＜</w:t>
            </w:r>
            <w:r w:rsidRPr="00B061A9">
              <w:rPr>
                <w:rFonts w:asciiTheme="minorEastAsia" w:eastAsiaTheme="minorEastAsia" w:hAnsiTheme="minorEastAsia" w:hint="eastAsia"/>
                <w:sz w:val="21"/>
                <w:szCs w:val="21"/>
                <w:lang w:eastAsia="zh-TW"/>
              </w:rPr>
              <w:t>連絡先</w:t>
            </w:r>
            <w:r w:rsidRPr="00B061A9">
              <w:rPr>
                <w:rFonts w:asciiTheme="minorEastAsia" w:eastAsiaTheme="minorEastAsia" w:hAnsiTheme="minorEastAsia" w:hint="eastAsia"/>
                <w:sz w:val="21"/>
                <w:szCs w:val="21"/>
              </w:rPr>
              <w:t>＞</w:t>
            </w:r>
          </w:p>
          <w:p w14:paraId="6C3635DC" w14:textId="468AE4DE" w:rsidR="00E10458" w:rsidRPr="00B061A9" w:rsidRDefault="00E10458" w:rsidP="00E10458">
            <w:pPr>
              <w:spacing w:line="280" w:lineRule="exact"/>
              <w:ind w:rightChars="200" w:right="400"/>
              <w:jc w:val="left"/>
              <w:rPr>
                <w:rFonts w:asciiTheme="minorEastAsia" w:eastAsiaTheme="minorEastAsia" w:hAnsiTheme="minorEastAsia"/>
                <w:sz w:val="21"/>
                <w:szCs w:val="21"/>
              </w:rPr>
            </w:pPr>
            <w:r w:rsidRPr="00B061A9">
              <w:rPr>
                <w:rFonts w:asciiTheme="minorEastAsia" w:eastAsiaTheme="minorEastAsia" w:hAnsiTheme="minorEastAsia" w:hint="eastAsia"/>
                <w:sz w:val="21"/>
                <w:szCs w:val="21"/>
              </w:rPr>
              <w:t xml:space="preserve">　主管校　県立加茂高等学校</w:t>
            </w:r>
          </w:p>
          <w:p w14:paraId="76BD257D" w14:textId="77777777" w:rsidR="00E10458" w:rsidRPr="00B061A9" w:rsidRDefault="00E10458" w:rsidP="00E10458">
            <w:pPr>
              <w:spacing w:line="280" w:lineRule="exact"/>
              <w:ind w:rightChars="200" w:right="400" w:firstLineChars="500" w:firstLine="1050"/>
              <w:jc w:val="left"/>
              <w:rPr>
                <w:rFonts w:asciiTheme="minorEastAsia" w:eastAsiaTheme="minorEastAsia" w:hAnsiTheme="minorEastAsia"/>
                <w:sz w:val="21"/>
                <w:szCs w:val="21"/>
              </w:rPr>
            </w:pPr>
            <w:r w:rsidRPr="00B061A9">
              <w:rPr>
                <w:rFonts w:asciiTheme="minorEastAsia" w:eastAsiaTheme="minorEastAsia" w:hAnsiTheme="minorEastAsia" w:hint="eastAsia"/>
                <w:sz w:val="21"/>
                <w:szCs w:val="21"/>
              </w:rPr>
              <w:t>〒95</w:t>
            </w:r>
            <w:r w:rsidRPr="00B061A9">
              <w:rPr>
                <w:rFonts w:asciiTheme="minorEastAsia" w:eastAsiaTheme="minorEastAsia" w:hAnsiTheme="minorEastAsia"/>
                <w:sz w:val="21"/>
                <w:szCs w:val="21"/>
              </w:rPr>
              <w:t>9</w:t>
            </w:r>
            <w:r w:rsidRPr="00B061A9">
              <w:rPr>
                <w:rFonts w:asciiTheme="minorEastAsia" w:eastAsiaTheme="minorEastAsia" w:hAnsiTheme="minorEastAsia" w:hint="eastAsia"/>
                <w:sz w:val="21"/>
                <w:szCs w:val="21"/>
              </w:rPr>
              <w:t>-</w:t>
            </w:r>
            <w:r w:rsidRPr="00B061A9">
              <w:rPr>
                <w:rFonts w:asciiTheme="minorEastAsia" w:eastAsiaTheme="minorEastAsia" w:hAnsiTheme="minorEastAsia"/>
                <w:sz w:val="21"/>
                <w:szCs w:val="21"/>
              </w:rPr>
              <w:t>1313</w:t>
            </w:r>
          </w:p>
          <w:p w14:paraId="51543441" w14:textId="77777777" w:rsidR="00E10458" w:rsidRPr="00B061A9" w:rsidRDefault="00E10458" w:rsidP="00E10458">
            <w:pPr>
              <w:spacing w:line="280" w:lineRule="exact"/>
              <w:ind w:rightChars="200" w:right="400" w:firstLineChars="500" w:firstLine="1050"/>
              <w:jc w:val="left"/>
              <w:rPr>
                <w:rFonts w:asciiTheme="minorEastAsia" w:eastAsiaTheme="minorEastAsia" w:hAnsiTheme="minorEastAsia"/>
                <w:sz w:val="21"/>
                <w:szCs w:val="21"/>
              </w:rPr>
            </w:pPr>
            <w:r w:rsidRPr="00B061A9">
              <w:rPr>
                <w:rFonts w:asciiTheme="minorEastAsia" w:eastAsiaTheme="minorEastAsia" w:hAnsiTheme="minorEastAsia" w:hint="eastAsia"/>
                <w:sz w:val="21"/>
                <w:szCs w:val="21"/>
              </w:rPr>
              <w:t>新潟県加茂市幸町１丁目17番13号</w:t>
            </w:r>
          </w:p>
          <w:p w14:paraId="26658798" w14:textId="3AB387E7" w:rsidR="00E10458" w:rsidRPr="00B061A9" w:rsidRDefault="00E10458" w:rsidP="00E10458">
            <w:pPr>
              <w:spacing w:line="280" w:lineRule="exact"/>
              <w:ind w:rightChars="200" w:right="400"/>
              <w:jc w:val="left"/>
              <w:rPr>
                <w:rFonts w:asciiTheme="minorEastAsia" w:eastAsiaTheme="minorEastAsia" w:hAnsiTheme="minorEastAsia"/>
                <w:sz w:val="21"/>
                <w:szCs w:val="21"/>
              </w:rPr>
            </w:pPr>
            <w:r w:rsidRPr="00B061A9">
              <w:rPr>
                <w:rFonts w:asciiTheme="minorEastAsia" w:eastAsiaTheme="minorEastAsia" w:hAnsiTheme="minorEastAsia" w:hint="eastAsia"/>
                <w:sz w:val="21"/>
                <w:szCs w:val="21"/>
              </w:rPr>
              <w:t xml:space="preserve">　　　　　</w:t>
            </w:r>
            <w:r w:rsidRPr="00B061A9">
              <w:rPr>
                <w:rFonts w:asciiTheme="minorEastAsia" w:eastAsiaTheme="minorEastAsia" w:hAnsiTheme="minorEastAsia"/>
                <w:sz w:val="21"/>
                <w:szCs w:val="21"/>
              </w:rPr>
              <w:t>T</w:t>
            </w:r>
            <w:r w:rsidRPr="00B061A9">
              <w:rPr>
                <w:rFonts w:asciiTheme="minorEastAsia" w:eastAsiaTheme="minorEastAsia" w:hAnsiTheme="minorEastAsia" w:hint="eastAsia"/>
                <w:sz w:val="21"/>
                <w:szCs w:val="21"/>
              </w:rPr>
              <w:t>el （0256）</w:t>
            </w:r>
            <w:r w:rsidRPr="00B061A9">
              <w:rPr>
                <w:rFonts w:asciiTheme="minorEastAsia" w:eastAsiaTheme="minorEastAsia" w:hAnsiTheme="minorEastAsia"/>
                <w:sz w:val="21"/>
                <w:szCs w:val="21"/>
              </w:rPr>
              <w:t>52</w:t>
            </w:r>
            <w:r w:rsidRPr="00B061A9">
              <w:rPr>
                <w:rFonts w:asciiTheme="minorEastAsia" w:eastAsiaTheme="minorEastAsia" w:hAnsiTheme="minorEastAsia" w:hint="eastAsia"/>
                <w:sz w:val="21"/>
                <w:szCs w:val="21"/>
              </w:rPr>
              <w:t>-</w:t>
            </w:r>
            <w:r w:rsidRPr="00B061A9">
              <w:rPr>
                <w:rFonts w:asciiTheme="minorEastAsia" w:eastAsiaTheme="minorEastAsia" w:hAnsiTheme="minorEastAsia"/>
                <w:sz w:val="21"/>
                <w:szCs w:val="21"/>
              </w:rPr>
              <w:t>2030</w:t>
            </w:r>
            <w:r w:rsidRPr="00B061A9">
              <w:rPr>
                <w:rFonts w:asciiTheme="minorEastAsia" w:eastAsiaTheme="minorEastAsia" w:hAnsiTheme="minorEastAsia" w:hint="eastAsia"/>
                <w:sz w:val="21"/>
                <w:szCs w:val="21"/>
              </w:rPr>
              <w:t>（代表）</w:t>
            </w:r>
          </w:p>
          <w:p w14:paraId="200F8DDD" w14:textId="39FF52C6" w:rsidR="00E10458" w:rsidRPr="00B061A9" w:rsidRDefault="00E10458" w:rsidP="00E10458">
            <w:pPr>
              <w:spacing w:line="280" w:lineRule="exact"/>
              <w:ind w:rightChars="200" w:right="400" w:firstLineChars="500" w:firstLine="1050"/>
              <w:jc w:val="left"/>
              <w:rPr>
                <w:rFonts w:asciiTheme="minorEastAsia" w:eastAsiaTheme="minorEastAsia" w:hAnsiTheme="minorEastAsia"/>
                <w:sz w:val="21"/>
                <w:szCs w:val="21"/>
              </w:rPr>
            </w:pPr>
            <w:r w:rsidRPr="00B061A9">
              <w:rPr>
                <w:rFonts w:asciiTheme="minorEastAsia" w:eastAsiaTheme="minorEastAsia" w:hAnsiTheme="minorEastAsia" w:hint="eastAsia"/>
                <w:sz w:val="21"/>
                <w:szCs w:val="21"/>
              </w:rPr>
              <w:t>Fax （0256）</w:t>
            </w:r>
            <w:r w:rsidRPr="00B061A9">
              <w:rPr>
                <w:rFonts w:asciiTheme="minorEastAsia" w:eastAsiaTheme="minorEastAsia" w:hAnsiTheme="minorEastAsia"/>
                <w:sz w:val="21"/>
                <w:szCs w:val="21"/>
              </w:rPr>
              <w:t>53</w:t>
            </w:r>
            <w:r w:rsidRPr="00B061A9">
              <w:rPr>
                <w:rFonts w:asciiTheme="minorEastAsia" w:eastAsiaTheme="minorEastAsia" w:hAnsiTheme="minorEastAsia" w:hint="eastAsia"/>
                <w:sz w:val="21"/>
                <w:szCs w:val="21"/>
              </w:rPr>
              <w:t>-</w:t>
            </w:r>
            <w:r w:rsidRPr="00B061A9">
              <w:rPr>
                <w:rFonts w:asciiTheme="minorEastAsia" w:eastAsiaTheme="minorEastAsia" w:hAnsiTheme="minorEastAsia"/>
                <w:sz w:val="21"/>
                <w:szCs w:val="21"/>
              </w:rPr>
              <w:t>3713</w:t>
            </w:r>
          </w:p>
          <w:p w14:paraId="0FC2213E" w14:textId="6CF8925D" w:rsidR="00E10458" w:rsidRPr="00B061A9" w:rsidRDefault="00E10458" w:rsidP="00E10458">
            <w:pPr>
              <w:spacing w:line="280" w:lineRule="exact"/>
              <w:ind w:rightChars="200" w:right="400" w:firstLineChars="450" w:firstLine="945"/>
              <w:jc w:val="left"/>
              <w:rPr>
                <w:rFonts w:asciiTheme="minorEastAsia" w:eastAsiaTheme="minorEastAsia" w:hAnsiTheme="minorEastAsia"/>
                <w:sz w:val="21"/>
                <w:szCs w:val="21"/>
              </w:rPr>
            </w:pPr>
            <w:r w:rsidRPr="00B061A9">
              <w:rPr>
                <w:rFonts w:asciiTheme="minorEastAsia" w:eastAsiaTheme="minorEastAsia" w:hAnsiTheme="minorEastAsia" w:hint="eastAsia"/>
                <w:sz w:val="21"/>
                <w:szCs w:val="21"/>
              </w:rPr>
              <w:t>（担当） 　羽鳥　晃</w:t>
            </w:r>
          </w:p>
          <w:p w14:paraId="258205B7" w14:textId="77777777" w:rsidR="00E10458" w:rsidRPr="00B061A9" w:rsidRDefault="00E10458" w:rsidP="00E10458">
            <w:pPr>
              <w:spacing w:line="280" w:lineRule="exact"/>
              <w:ind w:rightChars="200" w:right="400"/>
              <w:jc w:val="left"/>
              <w:rPr>
                <w:rFonts w:asciiTheme="minorEastAsia" w:eastAsiaTheme="minorEastAsia" w:hAnsiTheme="minorEastAsia"/>
              </w:rPr>
            </w:pPr>
            <w:r w:rsidRPr="00B061A9">
              <w:rPr>
                <w:rFonts w:asciiTheme="minorEastAsia" w:eastAsiaTheme="minorEastAsia" w:hAnsiTheme="minorEastAsia" w:hint="eastAsia"/>
              </w:rPr>
              <w:t xml:space="preserve">　</w:t>
            </w:r>
          </w:p>
        </w:tc>
      </w:tr>
      <w:bookmarkEnd w:id="0"/>
    </w:tbl>
    <w:p w14:paraId="5D9A8C46" w14:textId="77777777" w:rsidR="00427CB8" w:rsidRPr="00B061A9" w:rsidRDefault="00427CB8" w:rsidP="00427CB8">
      <w:pPr>
        <w:pStyle w:val="a3"/>
        <w:spacing w:line="309" w:lineRule="exact"/>
        <w:jc w:val="right"/>
        <w:rPr>
          <w:rFonts w:ascii="ＭＳ 明朝" w:hAnsi="ＭＳ 明朝"/>
        </w:rPr>
      </w:pPr>
    </w:p>
    <w:p w14:paraId="0D043F09" w14:textId="77777777" w:rsidR="00427CB8" w:rsidRPr="00B061A9" w:rsidRDefault="00427CB8" w:rsidP="00427CB8">
      <w:pPr>
        <w:pStyle w:val="a3"/>
        <w:spacing w:line="309" w:lineRule="exact"/>
        <w:jc w:val="right"/>
        <w:rPr>
          <w:rFonts w:ascii="ＭＳ 明朝" w:hAnsi="ＭＳ 明朝"/>
        </w:rPr>
      </w:pPr>
    </w:p>
    <w:p w14:paraId="76F2FB6E" w14:textId="77777777" w:rsidR="00427CB8" w:rsidRPr="00B061A9" w:rsidRDefault="00427CB8" w:rsidP="00427CB8">
      <w:pPr>
        <w:pStyle w:val="a3"/>
        <w:spacing w:line="309" w:lineRule="exact"/>
        <w:jc w:val="right"/>
        <w:rPr>
          <w:rFonts w:ascii="ＭＳ 明朝" w:hAnsi="ＭＳ 明朝"/>
        </w:rPr>
      </w:pPr>
    </w:p>
    <w:p w14:paraId="62A4AFE2" w14:textId="77777777" w:rsidR="00427CB8" w:rsidRPr="00B061A9" w:rsidRDefault="00427CB8" w:rsidP="00427CB8">
      <w:pPr>
        <w:pStyle w:val="a3"/>
        <w:spacing w:line="309" w:lineRule="exact"/>
        <w:jc w:val="right"/>
        <w:rPr>
          <w:rFonts w:ascii="ＭＳ 明朝" w:hAnsi="ＭＳ 明朝"/>
        </w:rPr>
      </w:pPr>
    </w:p>
    <w:p w14:paraId="62FC53EE" w14:textId="77777777" w:rsidR="00427CB8" w:rsidRPr="00B061A9" w:rsidRDefault="00427CB8" w:rsidP="00427CB8">
      <w:pPr>
        <w:pStyle w:val="a3"/>
        <w:spacing w:line="309" w:lineRule="exact"/>
        <w:jc w:val="right"/>
        <w:rPr>
          <w:rFonts w:ascii="ＭＳ 明朝" w:hAnsi="ＭＳ 明朝"/>
        </w:rPr>
      </w:pPr>
    </w:p>
    <w:p w14:paraId="052CC1B5" w14:textId="77777777" w:rsidR="00427CB8" w:rsidRPr="00B061A9" w:rsidRDefault="00427CB8" w:rsidP="00427CB8">
      <w:pPr>
        <w:pStyle w:val="a3"/>
        <w:spacing w:line="309" w:lineRule="exact"/>
        <w:jc w:val="right"/>
        <w:rPr>
          <w:rFonts w:ascii="ＭＳ 明朝" w:hAnsi="ＭＳ 明朝"/>
        </w:rPr>
      </w:pPr>
    </w:p>
    <w:p w14:paraId="210FF3FA" w14:textId="77777777" w:rsidR="00427CB8" w:rsidRPr="00B061A9" w:rsidRDefault="00427CB8" w:rsidP="00427CB8">
      <w:pPr>
        <w:pStyle w:val="a3"/>
        <w:spacing w:line="309" w:lineRule="exact"/>
        <w:jc w:val="right"/>
        <w:rPr>
          <w:rFonts w:ascii="ＭＳ 明朝" w:hAnsi="ＭＳ 明朝"/>
        </w:rPr>
      </w:pPr>
    </w:p>
    <w:p w14:paraId="7C0F92A3" w14:textId="77777777" w:rsidR="00427CB8" w:rsidRPr="00B061A9" w:rsidRDefault="00427CB8" w:rsidP="00427CB8">
      <w:pPr>
        <w:pStyle w:val="a3"/>
        <w:spacing w:line="309" w:lineRule="exact"/>
        <w:jc w:val="right"/>
        <w:rPr>
          <w:rFonts w:ascii="ＭＳ 明朝" w:hAnsi="ＭＳ 明朝"/>
        </w:rPr>
      </w:pPr>
    </w:p>
    <w:p w14:paraId="7C7968BA" w14:textId="77777777" w:rsidR="00427CB8" w:rsidRPr="00B061A9" w:rsidRDefault="00427CB8" w:rsidP="00427CB8">
      <w:pPr>
        <w:pStyle w:val="a3"/>
        <w:spacing w:line="309" w:lineRule="exact"/>
        <w:jc w:val="right"/>
        <w:rPr>
          <w:rFonts w:ascii="ＭＳ 明朝" w:hAnsi="ＭＳ 明朝"/>
        </w:rPr>
      </w:pPr>
    </w:p>
    <w:sectPr w:rsidR="00427CB8" w:rsidRPr="00B061A9" w:rsidSect="00693676">
      <w:pgSz w:w="11906" w:h="16838"/>
      <w:pgMar w:top="1417" w:right="850" w:bottom="1134" w:left="850" w:header="720" w:footer="720" w:gutter="0"/>
      <w:cols w:space="720"/>
      <w:noEndnote/>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1359" w14:textId="77777777" w:rsidR="00620AF6" w:rsidRDefault="00620AF6" w:rsidP="007D7D40">
      <w:r>
        <w:separator/>
      </w:r>
    </w:p>
  </w:endnote>
  <w:endnote w:type="continuationSeparator" w:id="0">
    <w:p w14:paraId="53501DCF" w14:textId="77777777" w:rsidR="00620AF6" w:rsidRDefault="00620AF6" w:rsidP="007D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AEF7" w14:textId="77777777" w:rsidR="00620AF6" w:rsidRDefault="00620AF6" w:rsidP="007D7D40">
      <w:r>
        <w:separator/>
      </w:r>
    </w:p>
  </w:footnote>
  <w:footnote w:type="continuationSeparator" w:id="0">
    <w:p w14:paraId="02E50AB7" w14:textId="77777777" w:rsidR="00620AF6" w:rsidRDefault="00620AF6" w:rsidP="007D7D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676"/>
    <w:rsid w:val="00006314"/>
    <w:rsid w:val="00050128"/>
    <w:rsid w:val="0007286E"/>
    <w:rsid w:val="00090E72"/>
    <w:rsid w:val="000B2EA4"/>
    <w:rsid w:val="000B3334"/>
    <w:rsid w:val="000C5724"/>
    <w:rsid w:val="000E3FB9"/>
    <w:rsid w:val="000E651D"/>
    <w:rsid w:val="001136D1"/>
    <w:rsid w:val="001253B4"/>
    <w:rsid w:val="00127A8B"/>
    <w:rsid w:val="00135916"/>
    <w:rsid w:val="00141397"/>
    <w:rsid w:val="00161484"/>
    <w:rsid w:val="00175383"/>
    <w:rsid w:val="001A1605"/>
    <w:rsid w:val="001A2376"/>
    <w:rsid w:val="001B5EA3"/>
    <w:rsid w:val="001C4CE9"/>
    <w:rsid w:val="001D4113"/>
    <w:rsid w:val="002022C7"/>
    <w:rsid w:val="00225800"/>
    <w:rsid w:val="00233F6E"/>
    <w:rsid w:val="00243155"/>
    <w:rsid w:val="002C7B0E"/>
    <w:rsid w:val="002E6639"/>
    <w:rsid w:val="002F21C3"/>
    <w:rsid w:val="00300627"/>
    <w:rsid w:val="0031253F"/>
    <w:rsid w:val="003210DF"/>
    <w:rsid w:val="0033598D"/>
    <w:rsid w:val="00341FD2"/>
    <w:rsid w:val="00350454"/>
    <w:rsid w:val="00357B84"/>
    <w:rsid w:val="0037470F"/>
    <w:rsid w:val="0038635D"/>
    <w:rsid w:val="003B0A46"/>
    <w:rsid w:val="003C3640"/>
    <w:rsid w:val="003D0ADE"/>
    <w:rsid w:val="003F0755"/>
    <w:rsid w:val="00401674"/>
    <w:rsid w:val="004110AF"/>
    <w:rsid w:val="0042290A"/>
    <w:rsid w:val="00427CB8"/>
    <w:rsid w:val="004814C9"/>
    <w:rsid w:val="004A2595"/>
    <w:rsid w:val="004A3FEE"/>
    <w:rsid w:val="00500C5F"/>
    <w:rsid w:val="00503D92"/>
    <w:rsid w:val="00517053"/>
    <w:rsid w:val="005519F3"/>
    <w:rsid w:val="00560DEF"/>
    <w:rsid w:val="00562722"/>
    <w:rsid w:val="00565011"/>
    <w:rsid w:val="005710F1"/>
    <w:rsid w:val="00582C54"/>
    <w:rsid w:val="005850D4"/>
    <w:rsid w:val="00590F53"/>
    <w:rsid w:val="00596BFA"/>
    <w:rsid w:val="00596DB2"/>
    <w:rsid w:val="005A5BF5"/>
    <w:rsid w:val="005B6BB0"/>
    <w:rsid w:val="005E3C4D"/>
    <w:rsid w:val="00601DF8"/>
    <w:rsid w:val="0060402C"/>
    <w:rsid w:val="00620AF6"/>
    <w:rsid w:val="00626014"/>
    <w:rsid w:val="00661F8D"/>
    <w:rsid w:val="00693676"/>
    <w:rsid w:val="00694D43"/>
    <w:rsid w:val="00695AAD"/>
    <w:rsid w:val="006A4588"/>
    <w:rsid w:val="00711972"/>
    <w:rsid w:val="0071717A"/>
    <w:rsid w:val="00755F0E"/>
    <w:rsid w:val="0076416B"/>
    <w:rsid w:val="00773486"/>
    <w:rsid w:val="0077408F"/>
    <w:rsid w:val="00777F8F"/>
    <w:rsid w:val="00785A2E"/>
    <w:rsid w:val="007A47F3"/>
    <w:rsid w:val="007D7D40"/>
    <w:rsid w:val="0082195A"/>
    <w:rsid w:val="00831991"/>
    <w:rsid w:val="008330CB"/>
    <w:rsid w:val="00836475"/>
    <w:rsid w:val="00837C7C"/>
    <w:rsid w:val="008551CC"/>
    <w:rsid w:val="008674D5"/>
    <w:rsid w:val="008873C3"/>
    <w:rsid w:val="0089302A"/>
    <w:rsid w:val="00893D95"/>
    <w:rsid w:val="00896ACA"/>
    <w:rsid w:val="008B1125"/>
    <w:rsid w:val="008B1F48"/>
    <w:rsid w:val="008C5726"/>
    <w:rsid w:val="008D0903"/>
    <w:rsid w:val="0093323E"/>
    <w:rsid w:val="00942851"/>
    <w:rsid w:val="00943018"/>
    <w:rsid w:val="00947A40"/>
    <w:rsid w:val="00953E56"/>
    <w:rsid w:val="00972F78"/>
    <w:rsid w:val="00975F23"/>
    <w:rsid w:val="00982AC4"/>
    <w:rsid w:val="00983E64"/>
    <w:rsid w:val="00987040"/>
    <w:rsid w:val="00990535"/>
    <w:rsid w:val="009A5100"/>
    <w:rsid w:val="009E10BC"/>
    <w:rsid w:val="009F4DBF"/>
    <w:rsid w:val="00A1060A"/>
    <w:rsid w:val="00A124AF"/>
    <w:rsid w:val="00A2070C"/>
    <w:rsid w:val="00A4776D"/>
    <w:rsid w:val="00A569DC"/>
    <w:rsid w:val="00A64FED"/>
    <w:rsid w:val="00A81DD1"/>
    <w:rsid w:val="00AA7D44"/>
    <w:rsid w:val="00AE6360"/>
    <w:rsid w:val="00AF63E6"/>
    <w:rsid w:val="00AF6CA0"/>
    <w:rsid w:val="00B061A9"/>
    <w:rsid w:val="00B25405"/>
    <w:rsid w:val="00B26ECC"/>
    <w:rsid w:val="00B87637"/>
    <w:rsid w:val="00B92F23"/>
    <w:rsid w:val="00BA27A0"/>
    <w:rsid w:val="00BA3B36"/>
    <w:rsid w:val="00BB1C1E"/>
    <w:rsid w:val="00BB4E54"/>
    <w:rsid w:val="00BC2EB5"/>
    <w:rsid w:val="00BE6464"/>
    <w:rsid w:val="00C24898"/>
    <w:rsid w:val="00C261AE"/>
    <w:rsid w:val="00C410FC"/>
    <w:rsid w:val="00C54313"/>
    <w:rsid w:val="00C6799A"/>
    <w:rsid w:val="00C8045D"/>
    <w:rsid w:val="00C8136F"/>
    <w:rsid w:val="00C84FE7"/>
    <w:rsid w:val="00C911AB"/>
    <w:rsid w:val="00C924F0"/>
    <w:rsid w:val="00CC2A1A"/>
    <w:rsid w:val="00CC3DD3"/>
    <w:rsid w:val="00CD7B97"/>
    <w:rsid w:val="00D072E3"/>
    <w:rsid w:val="00D10301"/>
    <w:rsid w:val="00D1463E"/>
    <w:rsid w:val="00D33090"/>
    <w:rsid w:val="00D44C01"/>
    <w:rsid w:val="00D5092B"/>
    <w:rsid w:val="00D54978"/>
    <w:rsid w:val="00D756B1"/>
    <w:rsid w:val="00D9185E"/>
    <w:rsid w:val="00D94C88"/>
    <w:rsid w:val="00DA0643"/>
    <w:rsid w:val="00DB1583"/>
    <w:rsid w:val="00DD490F"/>
    <w:rsid w:val="00DE1B39"/>
    <w:rsid w:val="00DE2722"/>
    <w:rsid w:val="00DF172F"/>
    <w:rsid w:val="00DF454C"/>
    <w:rsid w:val="00E10458"/>
    <w:rsid w:val="00E37AEC"/>
    <w:rsid w:val="00E546BD"/>
    <w:rsid w:val="00E6350A"/>
    <w:rsid w:val="00E63CAA"/>
    <w:rsid w:val="00E709AF"/>
    <w:rsid w:val="00E81F9B"/>
    <w:rsid w:val="00EA23B6"/>
    <w:rsid w:val="00EC3D31"/>
    <w:rsid w:val="00ED7B9E"/>
    <w:rsid w:val="00F01B1C"/>
    <w:rsid w:val="00F049A3"/>
    <w:rsid w:val="00F334E0"/>
    <w:rsid w:val="00F33530"/>
    <w:rsid w:val="00F44798"/>
    <w:rsid w:val="00F511A5"/>
    <w:rsid w:val="00F52D1E"/>
    <w:rsid w:val="00F62179"/>
    <w:rsid w:val="00F75987"/>
    <w:rsid w:val="00F8279E"/>
    <w:rsid w:val="00FB0B0C"/>
    <w:rsid w:val="00FD32E3"/>
    <w:rsid w:val="00FE40FF"/>
    <w:rsid w:val="00FE4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1F29B786"/>
  <w15:docId w15:val="{52689DA5-7E57-45B2-B768-C2B9C31B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0"/>
    <w:pPr>
      <w:widowControl w:val="0"/>
      <w:jc w:val="both"/>
    </w:pPr>
    <w:rPr>
      <w:rFonts w:ascii="ＭＳ Ｐ明朝" w:eastAsia="ＭＳ Ｐ明朝" w:hAnsi="Century"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B25405"/>
    <w:pPr>
      <w:widowControl w:val="0"/>
      <w:wordWrap w:val="0"/>
      <w:autoSpaceDE w:val="0"/>
      <w:autoSpaceDN w:val="0"/>
      <w:adjustRightInd w:val="0"/>
      <w:spacing w:line="258" w:lineRule="exact"/>
      <w:jc w:val="both"/>
    </w:pPr>
    <w:rPr>
      <w:rFonts w:ascii="Times New Roman" w:eastAsia="ＭＳ 明朝" w:hAnsi="Times New Roman" w:cs="ＭＳ 明朝"/>
      <w:kern w:val="0"/>
      <w:szCs w:val="21"/>
    </w:rPr>
  </w:style>
  <w:style w:type="paragraph" w:styleId="a4">
    <w:name w:val="header"/>
    <w:basedOn w:val="a"/>
    <w:link w:val="a5"/>
    <w:uiPriority w:val="99"/>
    <w:unhideWhenUsed/>
    <w:rsid w:val="007D7D40"/>
    <w:pPr>
      <w:tabs>
        <w:tab w:val="center" w:pos="4252"/>
        <w:tab w:val="right" w:pos="8504"/>
      </w:tabs>
      <w:snapToGrid w:val="0"/>
    </w:pPr>
  </w:style>
  <w:style w:type="character" w:customStyle="1" w:styleId="a5">
    <w:name w:val="ヘッダー (文字)"/>
    <w:basedOn w:val="a0"/>
    <w:link w:val="a4"/>
    <w:uiPriority w:val="99"/>
    <w:rsid w:val="007D7D40"/>
  </w:style>
  <w:style w:type="paragraph" w:styleId="a6">
    <w:name w:val="footer"/>
    <w:basedOn w:val="a"/>
    <w:link w:val="a7"/>
    <w:uiPriority w:val="99"/>
    <w:unhideWhenUsed/>
    <w:rsid w:val="007D7D40"/>
    <w:pPr>
      <w:tabs>
        <w:tab w:val="center" w:pos="4252"/>
        <w:tab w:val="right" w:pos="8504"/>
      </w:tabs>
      <w:snapToGrid w:val="0"/>
    </w:pPr>
  </w:style>
  <w:style w:type="character" w:customStyle="1" w:styleId="a7">
    <w:name w:val="フッター (文字)"/>
    <w:basedOn w:val="a0"/>
    <w:link w:val="a6"/>
    <w:uiPriority w:val="99"/>
    <w:rsid w:val="007D7D40"/>
  </w:style>
  <w:style w:type="paragraph" w:styleId="a8">
    <w:name w:val="Balloon Text"/>
    <w:basedOn w:val="a"/>
    <w:link w:val="a9"/>
    <w:uiPriority w:val="99"/>
    <w:semiHidden/>
    <w:unhideWhenUsed/>
    <w:rsid w:val="00953E5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53E56"/>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934086\Desktop\2012&#31179;&#23395;&#22320;&#21306;&#22823;&#20250;\&#9313;&#22823;&#20250;&#35201;&#38917;&#30330;&#36865;\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FD2CC-C128-4B94-9EBE-CA42A015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Template>
  <TotalTime>8</TotalTime>
  <Pages>1</Pages>
  <Words>293</Words>
  <Characters>221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takahashi-sy</cp:lastModifiedBy>
  <cp:revision>9</cp:revision>
  <cp:lastPrinted>2021-03-10T01:26:00Z</cp:lastPrinted>
  <dcterms:created xsi:type="dcterms:W3CDTF">2025-03-24T06:36:00Z</dcterms:created>
  <dcterms:modified xsi:type="dcterms:W3CDTF">2026-03-24T23:29:00Z</dcterms:modified>
</cp:coreProperties>
</file>